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7CF7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301A018C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Caldbeck. Cumberland. Yeoman.</w:t>
      </w:r>
    </w:p>
    <w:p w14:paraId="70BA2E53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901785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E31C69" w14:textId="77777777" w:rsidR="00761F0F" w:rsidRDefault="00761F0F" w:rsidP="00761F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46C5D2D8" w14:textId="77777777" w:rsidR="00761F0F" w:rsidRDefault="00761F0F" w:rsidP="00761F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2E36751F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p.56)</w:t>
      </w:r>
    </w:p>
    <w:p w14:paraId="7A37F921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5D6325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15B88" w14:textId="77777777" w:rsidR="00761F0F" w:rsidRDefault="00761F0F" w:rsidP="00761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 July 2022</w:t>
      </w:r>
    </w:p>
    <w:p w14:paraId="1BAFCFD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6C21" w14:textId="77777777" w:rsidR="00761F0F" w:rsidRDefault="00761F0F" w:rsidP="009139A6">
      <w:r>
        <w:separator/>
      </w:r>
    </w:p>
  </w:endnote>
  <w:endnote w:type="continuationSeparator" w:id="0">
    <w:p w14:paraId="186044FB" w14:textId="77777777" w:rsidR="00761F0F" w:rsidRDefault="00761F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32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858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59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59318" w14:textId="77777777" w:rsidR="00761F0F" w:rsidRDefault="00761F0F" w:rsidP="009139A6">
      <w:r>
        <w:separator/>
      </w:r>
    </w:p>
  </w:footnote>
  <w:footnote w:type="continuationSeparator" w:id="0">
    <w:p w14:paraId="5A0DC4D8" w14:textId="77777777" w:rsidR="00761F0F" w:rsidRDefault="00761F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58F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E9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5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0F"/>
    <w:rsid w:val="000666E0"/>
    <w:rsid w:val="002510B7"/>
    <w:rsid w:val="005C130B"/>
    <w:rsid w:val="00761F0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FCCBC"/>
  <w15:chartTrackingRefBased/>
  <w15:docId w15:val="{1FA102B2-97BF-4F81-9EFA-72566355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F0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2022-08-03T20:33:00Z</dcterms:created>
  <dcterms:modified xsi:type="dcterms:W3CDTF">2022-08-03T20:33:00Z</dcterms:modified>
</cp:coreProperties>
</file>